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7E2F8F" w14:textId="4EE5E158" w:rsidR="00505FE4" w:rsidRPr="00D24744" w:rsidRDefault="00505FE4" w:rsidP="00A4490B">
      <w:pPr>
        <w:pStyle w:val="Tytu"/>
        <w:ind w:right="707"/>
        <w:jc w:val="left"/>
        <w:rPr>
          <w:szCs w:val="24"/>
        </w:rPr>
      </w:pPr>
    </w:p>
    <w:p w14:paraId="66F368F3" w14:textId="77777777" w:rsidR="00505FE4" w:rsidRPr="00D24744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D24744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D24744" w14:paraId="2987B46E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30E109D" w14:textId="77777777" w:rsidR="00505FE4" w:rsidRPr="00D24744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2BEA" w14:textId="77777777" w:rsidR="00505FE4" w:rsidRPr="00D24744" w:rsidRDefault="00505FE4" w:rsidP="00F77DC4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 xml:space="preserve">Nazwa modułu (bloku przedmiotów): </w:t>
            </w:r>
          </w:p>
          <w:p w14:paraId="6DA024CF" w14:textId="6A6730EF" w:rsidR="00694ADD" w:rsidRPr="00D24744" w:rsidRDefault="00694ADD" w:rsidP="00F77DC4">
            <w:pPr>
              <w:rPr>
                <w:b/>
                <w:bCs/>
                <w:sz w:val="24"/>
                <w:szCs w:val="24"/>
              </w:rPr>
            </w:pPr>
            <w:r w:rsidRPr="00D24744">
              <w:rPr>
                <w:b/>
                <w:bCs/>
                <w:sz w:val="24"/>
                <w:szCs w:val="24"/>
              </w:rPr>
              <w:t>SZTUCZNA INTELIGENCJA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3B107DF" w14:textId="1416DAB6" w:rsidR="00505FE4" w:rsidRPr="00D24744" w:rsidRDefault="00505FE4" w:rsidP="00F77DC4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Kod modułu:</w:t>
            </w:r>
            <w:r w:rsidR="00694ADD" w:rsidRPr="00D24744">
              <w:rPr>
                <w:sz w:val="24"/>
                <w:szCs w:val="24"/>
              </w:rPr>
              <w:t xml:space="preserve"> M18</w:t>
            </w:r>
          </w:p>
        </w:tc>
      </w:tr>
      <w:tr w:rsidR="00505FE4" w:rsidRPr="00D24744" w14:paraId="2AB3D21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219F33" w14:textId="77777777" w:rsidR="00505FE4" w:rsidRPr="00D2474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4D0E" w14:textId="77777777" w:rsidR="00505FE4" w:rsidRPr="00D24744" w:rsidRDefault="00505FE4" w:rsidP="00F77DC4">
            <w:pPr>
              <w:rPr>
                <w:b/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 xml:space="preserve">Nazwa przedmiotu: </w:t>
            </w:r>
          </w:p>
          <w:p w14:paraId="11C9F0A6" w14:textId="250C608B" w:rsidR="00505FE4" w:rsidRPr="00D24744" w:rsidRDefault="00694ADD" w:rsidP="00F77DC4">
            <w:pPr>
              <w:rPr>
                <w:b/>
                <w:bCs/>
                <w:sz w:val="24"/>
                <w:szCs w:val="24"/>
              </w:rPr>
            </w:pPr>
            <w:r w:rsidRPr="00D24744">
              <w:rPr>
                <w:b/>
                <w:bCs/>
                <w:sz w:val="24"/>
                <w:szCs w:val="24"/>
              </w:rPr>
              <w:t>Sztuczna inteligencja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B21CCA0" w14:textId="6471566F" w:rsidR="00505FE4" w:rsidRPr="00D24744" w:rsidRDefault="00505FE4" w:rsidP="00F77DC4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Kod przedmiotu:</w:t>
            </w:r>
            <w:r w:rsidR="00694ADD" w:rsidRPr="00D24744">
              <w:rPr>
                <w:sz w:val="24"/>
                <w:szCs w:val="24"/>
              </w:rPr>
              <w:t xml:space="preserve"> M18</w:t>
            </w:r>
          </w:p>
        </w:tc>
      </w:tr>
      <w:tr w:rsidR="00505FE4" w:rsidRPr="00D24744" w14:paraId="3077EC1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F8EBC01" w14:textId="77777777" w:rsidR="00505FE4" w:rsidRPr="00D2474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CF466F" w14:textId="77777777" w:rsidR="00505FE4" w:rsidRPr="00D24744" w:rsidRDefault="00505FE4" w:rsidP="00F77DC4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Nazwa jednostki organizacyjnej prowadzącej przedmiot / moduł:</w:t>
            </w:r>
          </w:p>
          <w:p w14:paraId="77CDE284" w14:textId="77777777" w:rsidR="00505FE4" w:rsidRPr="00D24744" w:rsidRDefault="00A0655B" w:rsidP="00F77DC4">
            <w:pPr>
              <w:rPr>
                <w:b/>
                <w:sz w:val="24"/>
                <w:szCs w:val="24"/>
              </w:rPr>
            </w:pPr>
            <w:r w:rsidRPr="00D24744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D24744" w14:paraId="78C1ED6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AA3902" w14:textId="77777777" w:rsidR="00505FE4" w:rsidRPr="00D2474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D19159" w14:textId="6608FFCE" w:rsidR="00505FE4" w:rsidRPr="00D24744" w:rsidRDefault="00505FE4" w:rsidP="00D24744">
            <w:pPr>
              <w:rPr>
                <w:b/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Nazwa kierunku:</w:t>
            </w:r>
            <w:r w:rsidR="00694ADD" w:rsidRPr="00D24744">
              <w:rPr>
                <w:sz w:val="24"/>
                <w:szCs w:val="24"/>
              </w:rPr>
              <w:t xml:space="preserve"> </w:t>
            </w:r>
            <w:r w:rsidR="00D24744" w:rsidRPr="00D24744">
              <w:rPr>
                <w:sz w:val="24"/>
                <w:szCs w:val="24"/>
              </w:rPr>
              <w:br/>
            </w:r>
            <w:r w:rsidR="00694ADD" w:rsidRPr="00D24744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D24744" w14:paraId="1EB38C9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BE7698" w14:textId="77777777" w:rsidR="00505FE4" w:rsidRPr="00D2474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D872C6" w14:textId="77777777" w:rsidR="00505FE4" w:rsidRPr="00D24744" w:rsidRDefault="00505FE4" w:rsidP="00F77DC4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Nazwa specjalności:</w:t>
            </w:r>
            <w:r w:rsidR="00A0655B" w:rsidRPr="00D24744">
              <w:rPr>
                <w:sz w:val="24"/>
                <w:szCs w:val="24"/>
              </w:rPr>
              <w:t xml:space="preserve"> /niewłaściwe skasować/</w:t>
            </w:r>
          </w:p>
          <w:p w14:paraId="4DB7C954" w14:textId="77777777" w:rsidR="00505FE4" w:rsidRPr="00D24744" w:rsidRDefault="00A0655B" w:rsidP="00F77DC4">
            <w:pPr>
              <w:rPr>
                <w:b/>
                <w:bCs/>
                <w:sz w:val="24"/>
                <w:szCs w:val="24"/>
              </w:rPr>
            </w:pPr>
            <w:r w:rsidRPr="00D24744">
              <w:rPr>
                <w:b/>
                <w:bCs/>
                <w:sz w:val="24"/>
                <w:szCs w:val="24"/>
              </w:rPr>
              <w:t>Administracja systemów i sieci komputerowych</w:t>
            </w:r>
            <w:r w:rsidRPr="00D24744">
              <w:rPr>
                <w:b/>
                <w:bCs/>
                <w:sz w:val="24"/>
                <w:szCs w:val="24"/>
              </w:rPr>
              <w:br/>
              <w:t>Projektowanie baz danych i oprogramowanie użytkowe</w:t>
            </w:r>
            <w:r w:rsidRPr="00D24744">
              <w:rPr>
                <w:b/>
                <w:bCs/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505FE4" w:rsidRPr="00D24744" w14:paraId="655B490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250DA3" w14:textId="77777777" w:rsidR="00505FE4" w:rsidRPr="00D2474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1A6E" w14:textId="77777777" w:rsidR="00505FE4" w:rsidRPr="00D24744" w:rsidRDefault="00505FE4" w:rsidP="00F77DC4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Forma studiów:</w:t>
            </w:r>
          </w:p>
          <w:p w14:paraId="1FC7BD3D" w14:textId="2ECB822D" w:rsidR="00505FE4" w:rsidRPr="00D24744" w:rsidRDefault="00694ADD" w:rsidP="00F77DC4">
            <w:pPr>
              <w:rPr>
                <w:sz w:val="24"/>
                <w:szCs w:val="24"/>
              </w:rPr>
            </w:pPr>
            <w:r w:rsidRPr="00D24744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8761" w14:textId="77777777" w:rsidR="00505FE4" w:rsidRPr="00D24744" w:rsidRDefault="00505FE4" w:rsidP="00F77DC4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Profil kształcenia:</w:t>
            </w:r>
          </w:p>
          <w:p w14:paraId="1E5D7340" w14:textId="0B2AB10B" w:rsidR="00505FE4" w:rsidRPr="00D24744" w:rsidRDefault="00694ADD" w:rsidP="00F77DC4">
            <w:pPr>
              <w:rPr>
                <w:sz w:val="24"/>
                <w:szCs w:val="24"/>
              </w:rPr>
            </w:pPr>
            <w:r w:rsidRPr="00D24744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45025E1" w14:textId="77777777" w:rsidR="00505FE4" w:rsidRPr="00D24744" w:rsidRDefault="00505FE4" w:rsidP="00F77DC4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Poziom studiów:</w:t>
            </w:r>
          </w:p>
          <w:p w14:paraId="021B1E05" w14:textId="13227F8F" w:rsidR="0061022B" w:rsidRPr="00D24744" w:rsidRDefault="008C7639" w:rsidP="00F77DC4">
            <w:pPr>
              <w:rPr>
                <w:sz w:val="24"/>
                <w:szCs w:val="24"/>
              </w:rPr>
            </w:pPr>
            <w:r w:rsidRPr="00D24744">
              <w:rPr>
                <w:b/>
                <w:sz w:val="24"/>
                <w:szCs w:val="24"/>
              </w:rPr>
              <w:t>studia</w:t>
            </w:r>
            <w:r w:rsidR="0061022B" w:rsidRPr="00D24744">
              <w:rPr>
                <w:b/>
                <w:sz w:val="24"/>
                <w:szCs w:val="24"/>
              </w:rPr>
              <w:t xml:space="preserve"> </w:t>
            </w:r>
            <w:r w:rsidRPr="00D24744">
              <w:rPr>
                <w:b/>
                <w:sz w:val="24"/>
                <w:szCs w:val="24"/>
              </w:rPr>
              <w:t>1</w:t>
            </w:r>
            <w:r w:rsidR="0061022B" w:rsidRPr="00D24744">
              <w:rPr>
                <w:b/>
                <w:sz w:val="24"/>
                <w:szCs w:val="24"/>
              </w:rPr>
              <w:t xml:space="preserve"> </w:t>
            </w:r>
            <w:r w:rsidRPr="00D24744">
              <w:rPr>
                <w:b/>
                <w:sz w:val="24"/>
                <w:szCs w:val="24"/>
              </w:rPr>
              <w:t>stopnia</w:t>
            </w:r>
          </w:p>
        </w:tc>
      </w:tr>
      <w:tr w:rsidR="00505FE4" w:rsidRPr="00D24744" w14:paraId="6083F09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0D9FFB" w14:textId="77777777" w:rsidR="00505FE4" w:rsidRPr="00D2474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AD91" w14:textId="77777777" w:rsidR="00694ADD" w:rsidRPr="00D24744" w:rsidRDefault="00505FE4" w:rsidP="00F77DC4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 xml:space="preserve">Rok / semestr: </w:t>
            </w:r>
          </w:p>
          <w:p w14:paraId="034C0E71" w14:textId="25498C2A" w:rsidR="00505FE4" w:rsidRPr="00D24744" w:rsidRDefault="00694ADD" w:rsidP="00F77DC4">
            <w:pPr>
              <w:rPr>
                <w:b/>
                <w:bCs/>
                <w:sz w:val="24"/>
                <w:szCs w:val="24"/>
              </w:rPr>
            </w:pPr>
            <w:r w:rsidRPr="00D24744">
              <w:rPr>
                <w:b/>
                <w:bCs/>
                <w:sz w:val="24"/>
                <w:szCs w:val="24"/>
              </w:rPr>
              <w:t>3/6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AF3D" w14:textId="77777777" w:rsidR="00505FE4" w:rsidRPr="00D24744" w:rsidRDefault="00505FE4" w:rsidP="00F77DC4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Status przedmiotu /modułu:</w:t>
            </w:r>
          </w:p>
          <w:p w14:paraId="089974C2" w14:textId="33767851" w:rsidR="00505FE4" w:rsidRPr="00D24744" w:rsidRDefault="00694ADD" w:rsidP="00F77DC4">
            <w:pPr>
              <w:rPr>
                <w:b/>
                <w:sz w:val="24"/>
                <w:szCs w:val="24"/>
              </w:rPr>
            </w:pPr>
            <w:r w:rsidRPr="00D24744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20E66F" w14:textId="77777777" w:rsidR="00505FE4" w:rsidRPr="00D24744" w:rsidRDefault="00505FE4" w:rsidP="00F77DC4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Język przedmiotu / modułu:</w:t>
            </w:r>
          </w:p>
          <w:p w14:paraId="4334ED64" w14:textId="4922449E" w:rsidR="00505FE4" w:rsidRPr="00D24744" w:rsidRDefault="00694ADD" w:rsidP="00F77DC4">
            <w:pPr>
              <w:rPr>
                <w:b/>
                <w:sz w:val="24"/>
                <w:szCs w:val="24"/>
              </w:rPr>
            </w:pPr>
            <w:r w:rsidRPr="00D24744">
              <w:rPr>
                <w:b/>
                <w:sz w:val="24"/>
                <w:szCs w:val="24"/>
              </w:rPr>
              <w:t>polski/angielski</w:t>
            </w:r>
          </w:p>
        </w:tc>
      </w:tr>
      <w:tr w:rsidR="00505FE4" w:rsidRPr="00D24744" w14:paraId="1BE4A02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0B1CAD7" w14:textId="77777777" w:rsidR="00505FE4" w:rsidRPr="00D2474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68DA" w14:textId="77777777" w:rsidR="00505FE4" w:rsidRPr="00D24744" w:rsidRDefault="00505FE4" w:rsidP="00F77DC4">
            <w:pPr>
              <w:rPr>
                <w:sz w:val="24"/>
                <w:szCs w:val="24"/>
              </w:rPr>
            </w:pPr>
          </w:p>
          <w:p w14:paraId="6D266FB9" w14:textId="77777777" w:rsidR="00505FE4" w:rsidRPr="00D24744" w:rsidRDefault="00505FE4" w:rsidP="00F77DC4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0836" w14:textId="77777777" w:rsidR="00505FE4" w:rsidRPr="00D24744" w:rsidRDefault="00505FE4" w:rsidP="00F77DC4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F122" w14:textId="77777777" w:rsidR="00505FE4" w:rsidRPr="00D24744" w:rsidRDefault="00505FE4" w:rsidP="00F77DC4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8663" w14:textId="77777777" w:rsidR="00505FE4" w:rsidRPr="00D24744" w:rsidRDefault="00505FE4" w:rsidP="00F77DC4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400F" w14:textId="77777777" w:rsidR="00505FE4" w:rsidRPr="00D24744" w:rsidRDefault="00505FE4" w:rsidP="00F77DC4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4CDA" w14:textId="77777777" w:rsidR="00505FE4" w:rsidRPr="00D24744" w:rsidRDefault="00505FE4" w:rsidP="00F77DC4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A161305" w14:textId="77777777" w:rsidR="00505FE4" w:rsidRPr="00D24744" w:rsidRDefault="00505FE4" w:rsidP="00F77DC4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 xml:space="preserve">inne </w:t>
            </w:r>
            <w:r w:rsidRPr="00D24744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D24744" w14:paraId="3AE85E6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DFC863" w14:textId="77777777" w:rsidR="00505FE4" w:rsidRPr="00D2474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01752DC" w14:textId="77777777" w:rsidR="00505FE4" w:rsidRPr="00D24744" w:rsidRDefault="00505FE4" w:rsidP="00F77DC4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D2940B" w14:textId="5A9F80E1" w:rsidR="00505FE4" w:rsidRPr="00D24744" w:rsidRDefault="00694ADD" w:rsidP="00F77DC4">
            <w:pPr>
              <w:jc w:val="center"/>
              <w:rPr>
                <w:b/>
                <w:sz w:val="24"/>
                <w:szCs w:val="24"/>
              </w:rPr>
            </w:pPr>
            <w:r w:rsidRPr="00D24744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8646D5" w14:textId="77777777" w:rsidR="00505FE4" w:rsidRPr="00D2474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58353D" w14:textId="4E072429" w:rsidR="00505FE4" w:rsidRPr="00D24744" w:rsidRDefault="00694ADD" w:rsidP="00F77DC4">
            <w:pPr>
              <w:jc w:val="center"/>
              <w:rPr>
                <w:b/>
                <w:sz w:val="24"/>
                <w:szCs w:val="24"/>
              </w:rPr>
            </w:pPr>
            <w:r w:rsidRPr="00D2474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F5986" w14:textId="28994078" w:rsidR="00505FE4" w:rsidRPr="00D24744" w:rsidRDefault="00694ADD" w:rsidP="00F77DC4">
            <w:pPr>
              <w:jc w:val="center"/>
              <w:rPr>
                <w:b/>
                <w:sz w:val="24"/>
                <w:szCs w:val="24"/>
              </w:rPr>
            </w:pPr>
            <w:r w:rsidRPr="00D2474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1A46E5" w14:textId="77777777" w:rsidR="00505FE4" w:rsidRPr="00D2474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1E712B" w14:textId="77777777" w:rsidR="00505FE4" w:rsidRPr="00D24744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F798E52" w14:textId="77777777" w:rsidR="00505FE4" w:rsidRPr="00D24744" w:rsidRDefault="00505FE4" w:rsidP="00505FE4">
      <w:pPr>
        <w:rPr>
          <w:sz w:val="24"/>
          <w:szCs w:val="24"/>
        </w:rPr>
      </w:pPr>
    </w:p>
    <w:p w14:paraId="7555CCE2" w14:textId="77777777" w:rsidR="00505FE4" w:rsidRPr="00D2474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D24744" w14:paraId="753207CC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E5EC" w14:textId="77777777" w:rsidR="00505FE4" w:rsidRPr="00D24744" w:rsidRDefault="00505FE4" w:rsidP="00F77DC4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Koordynator przedmiotu / modułu</w:t>
            </w:r>
            <w:r w:rsidRPr="00D24744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E7743" w14:textId="5D07BDEA" w:rsidR="00505FE4" w:rsidRPr="00D24744" w:rsidRDefault="00694ADD" w:rsidP="00F77DC4">
            <w:pPr>
              <w:rPr>
                <w:sz w:val="24"/>
                <w:szCs w:val="24"/>
              </w:rPr>
            </w:pPr>
            <w:r w:rsidRPr="00D24744">
              <w:rPr>
                <w:b/>
                <w:sz w:val="24"/>
                <w:szCs w:val="24"/>
              </w:rPr>
              <w:t>dr inż. Jacek Paluszak</w:t>
            </w:r>
          </w:p>
        </w:tc>
      </w:tr>
      <w:tr w:rsidR="00505FE4" w:rsidRPr="00D24744" w14:paraId="0E119DE9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21BC" w14:textId="77777777" w:rsidR="00505FE4" w:rsidRPr="00D24744" w:rsidRDefault="00505FE4" w:rsidP="00F77DC4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Prowadzący zajęcia</w:t>
            </w:r>
            <w:r w:rsidRPr="00D24744">
              <w:t>*</w:t>
            </w:r>
          </w:p>
          <w:p w14:paraId="1EB4F042" w14:textId="77777777" w:rsidR="00505FE4" w:rsidRPr="00D2474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71C7FB" w14:textId="17C15D44" w:rsidR="00505FE4" w:rsidRPr="00D24744" w:rsidRDefault="00694ADD" w:rsidP="00F77DC4">
            <w:pPr>
              <w:rPr>
                <w:sz w:val="24"/>
                <w:szCs w:val="24"/>
              </w:rPr>
            </w:pPr>
            <w:r w:rsidRPr="00D24744">
              <w:rPr>
                <w:b/>
                <w:sz w:val="24"/>
                <w:szCs w:val="24"/>
              </w:rPr>
              <w:t>dr inż. Jacek Paluszak</w:t>
            </w:r>
          </w:p>
        </w:tc>
      </w:tr>
      <w:tr w:rsidR="00505FE4" w:rsidRPr="00D24744" w14:paraId="795DB3FB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B030" w14:textId="77777777" w:rsidR="00505FE4" w:rsidRPr="00D2474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EAF249" w14:textId="2536587E" w:rsidR="00505FE4" w:rsidRPr="00D24744" w:rsidRDefault="00694ADD" w:rsidP="00F77DC4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Zapoznanie z praktycznymi metodami sztucznej inteligencji</w:t>
            </w:r>
          </w:p>
        </w:tc>
      </w:tr>
      <w:tr w:rsidR="00505FE4" w:rsidRPr="00D24744" w14:paraId="5142F041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CE9FBE" w14:textId="77777777" w:rsidR="00505FE4" w:rsidRPr="00D2474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CD48B7" w14:textId="4360D5B4" w:rsidR="00694ADD" w:rsidRPr="00D24744" w:rsidRDefault="00694ADD" w:rsidP="00694ADD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obycie z językiem programowania PYTHON</w:t>
            </w:r>
          </w:p>
          <w:p w14:paraId="03D303BC" w14:textId="466B5AB0" w:rsidR="00505FE4" w:rsidRPr="00D24744" w:rsidRDefault="00694ADD" w:rsidP="00694ADD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kultura matematyczna na poziomie dobrej matury mat.-fiz.</w:t>
            </w:r>
          </w:p>
        </w:tc>
      </w:tr>
    </w:tbl>
    <w:p w14:paraId="1007C6DB" w14:textId="77777777" w:rsidR="00505FE4" w:rsidRPr="00D2474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D24744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15647FDA" w14:textId="77777777" w:rsidR="00505FE4" w:rsidRPr="00D24744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D24744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4B897BD4" w14:textId="77777777" w:rsidR="00505FE4" w:rsidRPr="00D24744" w:rsidRDefault="00505FE4" w:rsidP="00505FE4">
      <w:pPr>
        <w:rPr>
          <w:sz w:val="24"/>
          <w:szCs w:val="24"/>
        </w:rPr>
      </w:pPr>
    </w:p>
    <w:tbl>
      <w:tblPr>
        <w:tblW w:w="1746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  <w:gridCol w:w="7371"/>
      </w:tblGrid>
      <w:tr w:rsidR="00505FE4" w:rsidRPr="00D24744" w14:paraId="2B671573" w14:textId="77777777" w:rsidTr="00694ADD">
        <w:trPr>
          <w:gridAfter w:val="1"/>
          <w:wAfter w:w="7371" w:type="dxa"/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74603F3E" w14:textId="77777777" w:rsidR="00505FE4" w:rsidRPr="00D24744" w:rsidRDefault="00505FE4" w:rsidP="00F77DC4">
            <w:pPr>
              <w:jc w:val="center"/>
              <w:rPr>
                <w:sz w:val="24"/>
                <w:szCs w:val="24"/>
              </w:rPr>
            </w:pPr>
            <w:r w:rsidRPr="00D24744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D24744" w14:paraId="05160BE3" w14:textId="77777777" w:rsidTr="00694ADD">
        <w:trPr>
          <w:gridAfter w:val="1"/>
          <w:wAfter w:w="7371" w:type="dxa"/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AEB438" w14:textId="77777777" w:rsidR="00505FE4" w:rsidRPr="00D24744" w:rsidRDefault="00505FE4" w:rsidP="00F77DC4">
            <w:pPr>
              <w:rPr>
                <w:sz w:val="22"/>
                <w:szCs w:val="22"/>
              </w:rPr>
            </w:pPr>
            <w:r w:rsidRPr="00D24744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544A135" w14:textId="77777777" w:rsidR="00505FE4" w:rsidRPr="00D24744" w:rsidRDefault="00505FE4" w:rsidP="00F77DC4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4E9586D" w14:textId="77777777" w:rsidR="00505FE4" w:rsidRPr="00D24744" w:rsidRDefault="00505FE4" w:rsidP="00F77DC4">
            <w:pPr>
              <w:jc w:val="center"/>
              <w:rPr>
                <w:sz w:val="22"/>
                <w:szCs w:val="22"/>
              </w:rPr>
            </w:pPr>
            <w:r w:rsidRPr="00D24744">
              <w:rPr>
                <w:sz w:val="22"/>
                <w:szCs w:val="22"/>
              </w:rPr>
              <w:t xml:space="preserve">Kod kierunkowego efektu </w:t>
            </w:r>
          </w:p>
          <w:p w14:paraId="36F23633" w14:textId="77777777" w:rsidR="00505FE4" w:rsidRPr="00D24744" w:rsidRDefault="00505FE4" w:rsidP="00F77DC4">
            <w:pPr>
              <w:jc w:val="center"/>
              <w:rPr>
                <w:sz w:val="22"/>
                <w:szCs w:val="22"/>
              </w:rPr>
            </w:pPr>
            <w:r w:rsidRPr="00D24744">
              <w:rPr>
                <w:sz w:val="22"/>
                <w:szCs w:val="22"/>
              </w:rPr>
              <w:t>uczenia się</w:t>
            </w:r>
          </w:p>
        </w:tc>
      </w:tr>
      <w:tr w:rsidR="00694ADD" w:rsidRPr="00D24744" w14:paraId="17BA7006" w14:textId="77777777" w:rsidTr="00694ADD">
        <w:trPr>
          <w:gridAfter w:val="1"/>
          <w:wAfter w:w="7371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C09D" w14:textId="0EAFDC3B" w:rsidR="00694ADD" w:rsidRPr="00D24744" w:rsidRDefault="00694ADD" w:rsidP="00694ADD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090B73" w14:textId="0BA08D8B" w:rsidR="00694ADD" w:rsidRPr="00D24744" w:rsidRDefault="00694ADD" w:rsidP="00694ADD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posiada wiedzę ogólną o sztucznej inteligencji i jej wykorzystaniu w programowaniu systemów związanych z uczeniem maszynowym.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D64667" w14:textId="77777777" w:rsidR="00694ADD" w:rsidRPr="00D24744" w:rsidRDefault="00694ADD" w:rsidP="00694ADD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 xml:space="preserve">K_W06, </w:t>
            </w:r>
          </w:p>
          <w:p w14:paraId="5308E808" w14:textId="5B57D5FA" w:rsidR="00694ADD" w:rsidRPr="00D24744" w:rsidRDefault="00694ADD" w:rsidP="00694ADD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K_W21</w:t>
            </w:r>
          </w:p>
        </w:tc>
      </w:tr>
      <w:tr w:rsidR="00694ADD" w:rsidRPr="00D24744" w14:paraId="3C3A80F8" w14:textId="77777777" w:rsidTr="00694ADD">
        <w:trPr>
          <w:gridAfter w:val="1"/>
          <w:wAfter w:w="7371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5172" w14:textId="2962B343" w:rsidR="00694ADD" w:rsidRPr="00D24744" w:rsidRDefault="00694ADD" w:rsidP="00694ADD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097641" w14:textId="4A83D9CC" w:rsidR="00694ADD" w:rsidRPr="00D24744" w:rsidRDefault="00694ADD" w:rsidP="00694ADD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posiada wiedzę ogólną o obliczeniach ewolucyjnych i sieciach neuronowych.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A6E69" w14:textId="53B8BBB3" w:rsidR="00694ADD" w:rsidRPr="00D24744" w:rsidRDefault="00694ADD" w:rsidP="00694ADD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K_W06,</w:t>
            </w:r>
          </w:p>
        </w:tc>
      </w:tr>
      <w:tr w:rsidR="00694ADD" w:rsidRPr="00D24744" w14:paraId="29975031" w14:textId="77777777" w:rsidTr="00694ADD">
        <w:trPr>
          <w:gridAfter w:val="1"/>
          <w:wAfter w:w="7371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873B" w14:textId="3F473363" w:rsidR="00694ADD" w:rsidRPr="00D24744" w:rsidRDefault="00694ADD" w:rsidP="00694ADD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BAB3CE" w14:textId="298B335C" w:rsidR="00694ADD" w:rsidRPr="00D24744" w:rsidRDefault="00694ADD" w:rsidP="00694ADD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posiada wiedzę szczegółową w zakresie programowania algorytmów optymalizacji.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0C9B8" w14:textId="7105A0BC" w:rsidR="00694ADD" w:rsidRPr="00D24744" w:rsidRDefault="00694ADD" w:rsidP="00694ADD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K_W10, K_W15</w:t>
            </w:r>
          </w:p>
        </w:tc>
      </w:tr>
      <w:tr w:rsidR="00694ADD" w:rsidRPr="00D24744" w14:paraId="62C40FDC" w14:textId="77777777" w:rsidTr="00694ADD">
        <w:trPr>
          <w:gridAfter w:val="1"/>
          <w:wAfter w:w="7371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F986" w14:textId="07885F9E" w:rsidR="00694ADD" w:rsidRPr="00D24744" w:rsidRDefault="00694ADD" w:rsidP="00694ADD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FE5F06" w14:textId="191EFD64" w:rsidR="00694ADD" w:rsidRPr="00D24744" w:rsidRDefault="00694ADD" w:rsidP="00694ADD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 xml:space="preserve">potrafi budować </w:t>
            </w:r>
            <w:r w:rsidR="007D2B4A" w:rsidRPr="00D24744">
              <w:rPr>
                <w:sz w:val="24"/>
                <w:szCs w:val="24"/>
              </w:rPr>
              <w:t xml:space="preserve">modele </w:t>
            </w:r>
            <w:r w:rsidRPr="00D24744">
              <w:rPr>
                <w:sz w:val="24"/>
                <w:szCs w:val="24"/>
              </w:rPr>
              <w:t>sieci neuronow</w:t>
            </w:r>
            <w:r w:rsidR="007D2B4A" w:rsidRPr="00D24744">
              <w:rPr>
                <w:sz w:val="24"/>
                <w:szCs w:val="24"/>
              </w:rPr>
              <w:t>ych</w:t>
            </w:r>
            <w:r w:rsidRPr="00D24744">
              <w:rPr>
                <w:sz w:val="24"/>
                <w:szCs w:val="24"/>
              </w:rPr>
              <w:t xml:space="preserve">,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03EC0" w14:textId="1ECCB7E3" w:rsidR="00694ADD" w:rsidRPr="00D24744" w:rsidRDefault="00694ADD" w:rsidP="00694ADD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K_U07, K_U16</w:t>
            </w:r>
          </w:p>
        </w:tc>
      </w:tr>
      <w:tr w:rsidR="00694ADD" w:rsidRPr="00D24744" w14:paraId="51C2C6F7" w14:textId="77777777" w:rsidTr="00694ADD">
        <w:trPr>
          <w:gridAfter w:val="1"/>
          <w:wAfter w:w="7371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909" w14:textId="57F1AD80" w:rsidR="00694ADD" w:rsidRPr="00D24744" w:rsidRDefault="00694ADD" w:rsidP="00694ADD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B9724" w14:textId="20742BD8" w:rsidR="00694ADD" w:rsidRPr="00D24744" w:rsidRDefault="00694ADD" w:rsidP="00694ADD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potrafi  kreatywnie adaptować algorytmy sztucznej inteligencji do rozwiązywania rzeczywistych problemów inżynierskich.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B73A82" w14:textId="77777777" w:rsidR="00694ADD" w:rsidRPr="00D24744" w:rsidRDefault="00694ADD" w:rsidP="00694ADD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 xml:space="preserve">K_U07, K_U16 </w:t>
            </w:r>
          </w:p>
          <w:p w14:paraId="546214BF" w14:textId="464C6C29" w:rsidR="00694ADD" w:rsidRPr="00D24744" w:rsidRDefault="00694ADD" w:rsidP="00694ADD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K_U26</w:t>
            </w:r>
          </w:p>
        </w:tc>
      </w:tr>
      <w:tr w:rsidR="00694ADD" w:rsidRPr="00D24744" w14:paraId="4C607F05" w14:textId="77777777" w:rsidTr="00694ADD">
        <w:trPr>
          <w:gridAfter w:val="1"/>
          <w:wAfter w:w="7371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DAEE" w14:textId="46AB12A5" w:rsidR="00694ADD" w:rsidRPr="00D24744" w:rsidRDefault="00694ADD" w:rsidP="00694ADD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76B734" w14:textId="017DA966" w:rsidR="00694ADD" w:rsidRPr="00D24744" w:rsidRDefault="00694ADD" w:rsidP="00694ADD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rozumie potrzebę i zna możliwości ciągłego dokształcania w zakresie rozwijających się systemów sztucznej inteligencji, co prowadzi do podnoszenia kompetencji zawodowych, osobistych i społecznych,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5EF817" w14:textId="7CDE400D" w:rsidR="00694ADD" w:rsidRPr="00D24744" w:rsidRDefault="00694ADD" w:rsidP="00694ADD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K_U06</w:t>
            </w:r>
          </w:p>
        </w:tc>
      </w:tr>
      <w:tr w:rsidR="00694ADD" w:rsidRPr="00D24744" w14:paraId="5ACFB7D2" w14:textId="77777777" w:rsidTr="00694ADD">
        <w:trPr>
          <w:gridAfter w:val="1"/>
          <w:wAfter w:w="7371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B59D" w14:textId="40B1A52D" w:rsidR="00694ADD" w:rsidRPr="00D24744" w:rsidRDefault="00694ADD" w:rsidP="00694ADD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4516DC" w14:textId="21AA0C88" w:rsidR="00694ADD" w:rsidRPr="00D24744" w:rsidRDefault="00694ADD" w:rsidP="00694ADD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ma świadomość odpowiedzialności za pracę własną i gotowość podporządkowania się zasadom pracy w zespole,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8AD30F" w14:textId="754C26C9" w:rsidR="00694ADD" w:rsidRPr="00D24744" w:rsidRDefault="00694ADD" w:rsidP="00694ADD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K_U02</w:t>
            </w:r>
          </w:p>
        </w:tc>
      </w:tr>
      <w:tr w:rsidR="00694ADD" w:rsidRPr="00D24744" w14:paraId="7B554B44" w14:textId="77777777" w:rsidTr="00694ADD">
        <w:trPr>
          <w:gridAfter w:val="1"/>
          <w:wAfter w:w="7371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1697" w14:textId="65F9D486" w:rsidR="00694ADD" w:rsidRPr="00D24744" w:rsidRDefault="00694ADD" w:rsidP="00694ADD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CB9911" w14:textId="0BBD2279" w:rsidR="00694ADD" w:rsidRPr="00D24744" w:rsidRDefault="00694ADD" w:rsidP="00694ADD">
            <w:pPr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ma świadomość roli społecznej absolwenta uczelni technicznej.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BBDE8C" w14:textId="71E03ECA" w:rsidR="00694ADD" w:rsidRPr="00D24744" w:rsidRDefault="00694ADD" w:rsidP="00694ADD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K_K06, K_K03</w:t>
            </w:r>
          </w:p>
        </w:tc>
      </w:tr>
      <w:tr w:rsidR="009F02C9" w:rsidRPr="00D24744" w14:paraId="0B8F006B" w14:textId="5715DAD2" w:rsidTr="001F7D5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6AC46621" w14:textId="54BED4C6" w:rsidR="009F02C9" w:rsidRPr="00D24744" w:rsidRDefault="009F02C9" w:rsidP="002A554A">
            <w:pPr>
              <w:jc w:val="center"/>
              <w:rPr>
                <w:b/>
                <w:sz w:val="24"/>
                <w:szCs w:val="24"/>
              </w:rPr>
            </w:pPr>
            <w:r w:rsidRPr="00D24744">
              <w:rPr>
                <w:b/>
                <w:sz w:val="24"/>
                <w:szCs w:val="24"/>
              </w:rPr>
              <w:t>TREŚCI PROGRAMOWE</w:t>
            </w:r>
          </w:p>
        </w:tc>
        <w:tc>
          <w:tcPr>
            <w:tcW w:w="7371" w:type="dxa"/>
            <w:vAlign w:val="center"/>
          </w:tcPr>
          <w:p w14:paraId="7C788F84" w14:textId="5449F6CE" w:rsidR="009F02C9" w:rsidRPr="00D24744" w:rsidRDefault="009F02C9" w:rsidP="009F02C9">
            <w:pPr>
              <w:spacing w:after="160" w:line="259" w:lineRule="auto"/>
            </w:pPr>
            <w:r w:rsidRPr="00D24744">
              <w:rPr>
                <w:sz w:val="24"/>
                <w:szCs w:val="24"/>
              </w:rPr>
              <w:t>ma świadomość roli społecznej absolwenta uczelni technicznej.</w:t>
            </w:r>
          </w:p>
        </w:tc>
      </w:tr>
      <w:tr w:rsidR="009F02C9" w:rsidRPr="00D24744" w14:paraId="60A21E04" w14:textId="77777777" w:rsidTr="001F7D5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371" w:type="dxa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080FC917" w14:textId="37F58A4B" w:rsidR="009F02C9" w:rsidRPr="00D24744" w:rsidRDefault="009F02C9" w:rsidP="009F02C9">
            <w:pPr>
              <w:rPr>
                <w:b/>
                <w:sz w:val="24"/>
                <w:szCs w:val="24"/>
              </w:rPr>
            </w:pPr>
            <w:r w:rsidRPr="00D24744">
              <w:rPr>
                <w:b/>
                <w:sz w:val="24"/>
                <w:szCs w:val="24"/>
              </w:rPr>
              <w:t>Wykład</w:t>
            </w:r>
          </w:p>
        </w:tc>
      </w:tr>
      <w:tr w:rsidR="008B0253" w:rsidRPr="00B037EF" w14:paraId="63A9B3CF" w14:textId="77777777" w:rsidTr="00FD65D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371" w:type="dxa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6DCBC1E3" w14:textId="52C2D6B3" w:rsidR="00B53A36" w:rsidRPr="00D24744" w:rsidRDefault="005B6987" w:rsidP="00B53A36">
            <w:pPr>
              <w:pStyle w:val="Akapitzlist"/>
              <w:keepLines/>
              <w:rPr>
                <w:rFonts w:ascii="Times New Roman" w:hAnsi="Times New Roman"/>
                <w:sz w:val="24"/>
                <w:szCs w:val="24"/>
              </w:rPr>
            </w:pPr>
            <w:r w:rsidRPr="00D24744">
              <w:rPr>
                <w:rFonts w:ascii="Times New Roman" w:hAnsi="Times New Roman"/>
                <w:sz w:val="24"/>
                <w:szCs w:val="24"/>
              </w:rPr>
              <w:t>Treści wykładowe:</w:t>
            </w:r>
          </w:p>
          <w:p w14:paraId="4F0FB552" w14:textId="6FC82F4E" w:rsidR="008B0253" w:rsidRPr="00D24744" w:rsidRDefault="008B0253" w:rsidP="008B0253">
            <w:pPr>
              <w:pStyle w:val="Akapitzlist"/>
              <w:keepLines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24744">
              <w:rPr>
                <w:rFonts w:ascii="Times New Roman" w:hAnsi="Times New Roman"/>
                <w:sz w:val="24"/>
                <w:szCs w:val="24"/>
              </w:rPr>
              <w:t>Geneza sztucznej inteligencji,</w:t>
            </w:r>
          </w:p>
          <w:p w14:paraId="28ABE408" w14:textId="7C9BF49E" w:rsidR="008B0253" w:rsidRPr="00D24744" w:rsidRDefault="008B0253" w:rsidP="008B0253">
            <w:pPr>
              <w:pStyle w:val="Akapitzlist"/>
              <w:keepLines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4744">
              <w:rPr>
                <w:rFonts w:ascii="Times New Roman" w:hAnsi="Times New Roman"/>
                <w:sz w:val="24"/>
                <w:szCs w:val="24"/>
              </w:rPr>
              <w:t>Kognitywistyka</w:t>
            </w:r>
            <w:proofErr w:type="spellEnd"/>
            <w:r w:rsidRPr="00D2474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8EC7A42" w14:textId="77777777" w:rsidR="005B6987" w:rsidRPr="00D24744" w:rsidRDefault="00C63105" w:rsidP="00C63105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24744">
              <w:rPr>
                <w:rFonts w:ascii="Times New Roman" w:hAnsi="Times New Roman"/>
                <w:sz w:val="24"/>
                <w:szCs w:val="24"/>
              </w:rPr>
              <w:t>Wprowadzenie do sieci neuronowych,</w:t>
            </w:r>
          </w:p>
          <w:p w14:paraId="2911D32F" w14:textId="23729187" w:rsidR="00C63105" w:rsidRPr="00D24744" w:rsidRDefault="005B6987" w:rsidP="00C63105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24744">
              <w:rPr>
                <w:rFonts w:ascii="Times New Roman" w:hAnsi="Times New Roman"/>
                <w:sz w:val="24"/>
                <w:szCs w:val="24"/>
              </w:rPr>
              <w:t>U</w:t>
            </w:r>
            <w:r w:rsidR="00C63105" w:rsidRPr="00D24744">
              <w:rPr>
                <w:rFonts w:ascii="Times New Roman" w:hAnsi="Times New Roman"/>
                <w:sz w:val="24"/>
                <w:szCs w:val="24"/>
              </w:rPr>
              <w:t>czenie modeli</w:t>
            </w:r>
            <w:r w:rsidRPr="00D24744">
              <w:rPr>
                <w:rFonts w:ascii="Times New Roman" w:hAnsi="Times New Roman"/>
                <w:sz w:val="24"/>
                <w:szCs w:val="24"/>
              </w:rPr>
              <w:t xml:space="preserve"> sieci neuronowych</w:t>
            </w:r>
            <w:r w:rsidR="00C63105" w:rsidRPr="00D2474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557C731" w14:textId="73D9695E" w:rsidR="008B0253" w:rsidRPr="00D24744" w:rsidRDefault="008B0253" w:rsidP="008B0253">
            <w:pPr>
              <w:pStyle w:val="Akapitzlist"/>
              <w:keepLines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24744">
              <w:rPr>
                <w:rFonts w:ascii="Times New Roman" w:hAnsi="Times New Roman"/>
                <w:sz w:val="24"/>
                <w:szCs w:val="24"/>
              </w:rPr>
              <w:t>Podstawy optymalizacji,</w:t>
            </w:r>
          </w:p>
          <w:p w14:paraId="73819D28" w14:textId="236F91B6" w:rsidR="008B0253" w:rsidRPr="00D24744" w:rsidRDefault="008B0253" w:rsidP="008B0253">
            <w:pPr>
              <w:pStyle w:val="Akapitzlist"/>
              <w:keepLines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24744">
              <w:rPr>
                <w:rFonts w:ascii="Times New Roman" w:hAnsi="Times New Roman"/>
                <w:sz w:val="24"/>
                <w:szCs w:val="24"/>
              </w:rPr>
              <w:t>Algorytm harmoniczny,</w:t>
            </w:r>
          </w:p>
          <w:p w14:paraId="4E76F91F" w14:textId="2C23AE58" w:rsidR="008B0253" w:rsidRPr="00D24744" w:rsidRDefault="008B0253" w:rsidP="008B0253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24744">
              <w:rPr>
                <w:rFonts w:ascii="Times New Roman" w:hAnsi="Times New Roman"/>
                <w:sz w:val="24"/>
                <w:szCs w:val="24"/>
              </w:rPr>
              <w:t>Algorytmy ewolucyjne</w:t>
            </w:r>
            <w:r w:rsidR="00CA45DE" w:rsidRPr="00D24744">
              <w:rPr>
                <w:rFonts w:ascii="Times New Roman" w:hAnsi="Times New Roman"/>
                <w:sz w:val="24"/>
                <w:szCs w:val="24"/>
              </w:rPr>
              <w:t>, algorytm genetyczny</w:t>
            </w:r>
            <w:r w:rsidRPr="00D2474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3A0C2CE" w14:textId="4AAA897D" w:rsidR="008B0253" w:rsidRPr="00D24744" w:rsidRDefault="008B0253" w:rsidP="008B0253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24744">
              <w:rPr>
                <w:rFonts w:ascii="Times New Roman" w:hAnsi="Times New Roman"/>
                <w:sz w:val="24"/>
                <w:szCs w:val="24"/>
              </w:rPr>
              <w:t>Algorytm mrówkowy,</w:t>
            </w:r>
          </w:p>
          <w:p w14:paraId="1F992B90" w14:textId="53C7B43B" w:rsidR="008B0253" w:rsidRPr="00D24744" w:rsidRDefault="008B0253" w:rsidP="008B0253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24744">
              <w:rPr>
                <w:rFonts w:ascii="Times New Roman" w:hAnsi="Times New Roman"/>
                <w:sz w:val="24"/>
                <w:szCs w:val="24"/>
              </w:rPr>
              <w:t>Wprowadzenie do głębokich sieci neuronowych,</w:t>
            </w:r>
          </w:p>
          <w:p w14:paraId="5228FBB1" w14:textId="28712918" w:rsidR="008B0253" w:rsidRPr="00D24744" w:rsidRDefault="008B0253" w:rsidP="008B0253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24744">
              <w:rPr>
                <w:rFonts w:ascii="Times New Roman" w:hAnsi="Times New Roman"/>
                <w:sz w:val="24"/>
                <w:szCs w:val="24"/>
                <w:lang w:val="en-US"/>
              </w:rPr>
              <w:t>Linear and nonlinear models in deep neural networks,</w:t>
            </w:r>
          </w:p>
          <w:p w14:paraId="4666752A" w14:textId="61C73B55" w:rsidR="008B0253" w:rsidRPr="00D24744" w:rsidRDefault="008B0253" w:rsidP="008B0253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8B0253" w:rsidRPr="00D24744" w14:paraId="0A697575" w14:textId="77777777" w:rsidTr="001F7D5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371" w:type="dxa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8A41940" w14:textId="5BBDEF1D" w:rsidR="008B0253" w:rsidRPr="00D24744" w:rsidRDefault="008B0253" w:rsidP="008B0253">
            <w:pPr>
              <w:rPr>
                <w:b/>
                <w:sz w:val="24"/>
                <w:szCs w:val="24"/>
              </w:rPr>
            </w:pPr>
            <w:r w:rsidRPr="00D24744">
              <w:rPr>
                <w:b/>
                <w:sz w:val="24"/>
                <w:szCs w:val="24"/>
              </w:rPr>
              <w:t>Laboratorium</w:t>
            </w:r>
          </w:p>
        </w:tc>
      </w:tr>
      <w:tr w:rsidR="008B0253" w:rsidRPr="00D24744" w14:paraId="47C6FC34" w14:textId="77777777" w:rsidTr="001F7D5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371" w:type="dxa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12A9B8CB" w14:textId="00E6CB8A" w:rsidR="00427300" w:rsidRPr="00D24744" w:rsidRDefault="00427300" w:rsidP="000E7F13">
            <w:pPr>
              <w:pStyle w:val="Nagwek1"/>
              <w:ind w:firstLine="522"/>
              <w:jc w:val="both"/>
              <w:rPr>
                <w:b w:val="0"/>
                <w:bCs/>
                <w:szCs w:val="24"/>
              </w:rPr>
            </w:pPr>
            <w:r w:rsidRPr="00D24744">
              <w:rPr>
                <w:b w:val="0"/>
                <w:bCs/>
                <w:szCs w:val="24"/>
              </w:rPr>
              <w:t>Praktyczne rozwiązywanie rzeczywistych problemów inżynierskich przy pomocy algorytmów sztucznej inteligencji.</w:t>
            </w:r>
          </w:p>
          <w:p w14:paraId="14230DDA" w14:textId="64A11C71" w:rsidR="00427300" w:rsidRPr="00D24744" w:rsidRDefault="00427300" w:rsidP="000E7F13">
            <w:pPr>
              <w:pStyle w:val="Nagwek1"/>
              <w:ind w:firstLine="522"/>
              <w:jc w:val="both"/>
              <w:rPr>
                <w:b w:val="0"/>
                <w:bCs/>
                <w:szCs w:val="24"/>
              </w:rPr>
            </w:pPr>
            <w:r w:rsidRPr="00D24744">
              <w:rPr>
                <w:b w:val="0"/>
                <w:bCs/>
                <w:szCs w:val="24"/>
              </w:rPr>
              <w:t xml:space="preserve">Konstrukcja i wykorzystanie sieci neuronowych na przykładach, między innymi sieć neuronowa do rozpoznawania obrazów – implementacja przy użyciu biblioteki </w:t>
            </w:r>
            <w:proofErr w:type="spellStart"/>
            <w:r w:rsidRPr="00D24744">
              <w:rPr>
                <w:b w:val="0"/>
                <w:bCs/>
                <w:szCs w:val="24"/>
              </w:rPr>
              <w:t>TensorFlow</w:t>
            </w:r>
            <w:proofErr w:type="spellEnd"/>
            <w:r w:rsidRPr="00D24744">
              <w:rPr>
                <w:b w:val="0"/>
                <w:bCs/>
                <w:szCs w:val="24"/>
              </w:rPr>
              <w:t xml:space="preserve"> dla język</w:t>
            </w:r>
            <w:r w:rsidR="000E7F13" w:rsidRPr="00D24744">
              <w:rPr>
                <w:b w:val="0"/>
                <w:bCs/>
                <w:szCs w:val="24"/>
              </w:rPr>
              <w:t>a</w:t>
            </w:r>
            <w:r w:rsidR="00FE1589" w:rsidRPr="00D24744">
              <w:rPr>
                <w:b w:val="0"/>
                <w:bCs/>
                <w:szCs w:val="24"/>
              </w:rPr>
              <w:t xml:space="preserve"> </w:t>
            </w:r>
            <w:r w:rsidRPr="00D24744">
              <w:rPr>
                <w:b w:val="0"/>
                <w:bCs/>
                <w:szCs w:val="24"/>
              </w:rPr>
              <w:t xml:space="preserve">programowania </w:t>
            </w:r>
            <w:proofErr w:type="spellStart"/>
            <w:r w:rsidRPr="00D24744">
              <w:rPr>
                <w:b w:val="0"/>
                <w:bCs/>
                <w:szCs w:val="24"/>
              </w:rPr>
              <w:t>Python</w:t>
            </w:r>
            <w:proofErr w:type="spellEnd"/>
          </w:p>
          <w:p w14:paraId="0ACBCEBE" w14:textId="1FD73053" w:rsidR="008B0253" w:rsidRPr="00D24744" w:rsidRDefault="00427300" w:rsidP="000E7F13">
            <w:pPr>
              <w:pStyle w:val="Nagwek1"/>
              <w:ind w:firstLine="522"/>
              <w:jc w:val="both"/>
              <w:rPr>
                <w:szCs w:val="24"/>
              </w:rPr>
            </w:pPr>
            <w:r w:rsidRPr="00D24744">
              <w:rPr>
                <w:b w:val="0"/>
                <w:bCs/>
                <w:szCs w:val="24"/>
              </w:rPr>
              <w:t>W tym treści powiązane z praktycznym przygotowaniem zawodowym: [100%]</w:t>
            </w:r>
          </w:p>
        </w:tc>
      </w:tr>
      <w:tr w:rsidR="008B0253" w:rsidRPr="00D24744" w14:paraId="4C53448F" w14:textId="77777777" w:rsidTr="001F7D5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371" w:type="dxa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37C64509" w14:textId="0FA7CD91" w:rsidR="008B0253" w:rsidRPr="00D24744" w:rsidRDefault="008B0253" w:rsidP="008B0253">
            <w:pPr>
              <w:rPr>
                <w:b/>
                <w:sz w:val="24"/>
                <w:szCs w:val="24"/>
              </w:rPr>
            </w:pPr>
            <w:r w:rsidRPr="00D24744">
              <w:rPr>
                <w:b/>
                <w:sz w:val="24"/>
                <w:szCs w:val="24"/>
              </w:rPr>
              <w:t>Projekt</w:t>
            </w:r>
          </w:p>
        </w:tc>
      </w:tr>
      <w:tr w:rsidR="008B0253" w:rsidRPr="00D24744" w14:paraId="2F082E34" w14:textId="77777777" w:rsidTr="001F7D5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371" w:type="dxa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3179F712" w14:textId="0C2AE72B" w:rsidR="008B0253" w:rsidRPr="00D24744" w:rsidRDefault="00B53A36" w:rsidP="000E7F13">
            <w:pPr>
              <w:ind w:firstLine="522"/>
              <w:rPr>
                <w:b/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Projekt praktyczny zakończony adaptacją algorytmu do postawionego problemu lub funkcjonującą i poprawnie nauczoną siecią neuronową.</w:t>
            </w:r>
          </w:p>
        </w:tc>
      </w:tr>
    </w:tbl>
    <w:p w14:paraId="78920132" w14:textId="77777777" w:rsidR="00505FE4" w:rsidRPr="00D24744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D24744" w14:paraId="47FFB26E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E45C" w14:textId="77777777" w:rsidR="00505FE4" w:rsidRPr="00D2474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29F29D" w14:textId="77777777" w:rsidR="00B3364F" w:rsidRPr="00D24744" w:rsidRDefault="00B3364F" w:rsidP="00437D12">
            <w:pPr>
              <w:keepLines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</w:tabs>
              <w:ind w:left="688" w:hanging="567"/>
              <w:rPr>
                <w:sz w:val="24"/>
                <w:szCs w:val="24"/>
                <w:lang w:val="en-US"/>
              </w:rPr>
            </w:pPr>
            <w:r w:rsidRPr="00D24744">
              <w:rPr>
                <w:sz w:val="24"/>
                <w:szCs w:val="24"/>
                <w:lang w:val="en-US"/>
              </w:rPr>
              <w:t xml:space="preserve">S. Russell and P. Norvig, </w:t>
            </w:r>
            <w:r w:rsidRPr="00D24744">
              <w:rPr>
                <w:i/>
                <w:sz w:val="24"/>
                <w:szCs w:val="24"/>
                <w:lang w:val="en-US"/>
              </w:rPr>
              <w:t>Artificial Intelligence: A Modern Approach</w:t>
            </w:r>
            <w:r w:rsidRPr="00D24744">
              <w:rPr>
                <w:sz w:val="24"/>
                <w:szCs w:val="24"/>
                <w:lang w:val="en-US"/>
              </w:rPr>
              <w:t>, 3rd Ed., Pearson, 2010</w:t>
            </w:r>
          </w:p>
          <w:p w14:paraId="31F96761" w14:textId="3CCDB837" w:rsidR="00505FE4" w:rsidRPr="00D24744" w:rsidRDefault="00B3364F" w:rsidP="00437D12">
            <w:pPr>
              <w:pStyle w:val="Akapitzlist"/>
              <w:numPr>
                <w:ilvl w:val="0"/>
                <w:numId w:val="2"/>
              </w:numPr>
              <w:tabs>
                <w:tab w:val="clear" w:pos="720"/>
              </w:tabs>
              <w:ind w:left="688" w:hanging="567"/>
              <w:rPr>
                <w:rFonts w:ascii="Times New Roman" w:hAnsi="Times New Roman"/>
                <w:sz w:val="24"/>
                <w:szCs w:val="24"/>
              </w:rPr>
            </w:pPr>
            <w:r w:rsidRPr="00D24744">
              <w:rPr>
                <w:rFonts w:ascii="Times New Roman" w:hAnsi="Times New Roman"/>
                <w:sz w:val="24"/>
                <w:szCs w:val="24"/>
              </w:rPr>
              <w:t xml:space="preserve">Rutkowski L.: </w:t>
            </w:r>
            <w:r w:rsidRPr="00D24744">
              <w:rPr>
                <w:rFonts w:ascii="Times New Roman" w:hAnsi="Times New Roman"/>
                <w:i/>
                <w:sz w:val="24"/>
                <w:szCs w:val="24"/>
              </w:rPr>
              <w:t>Metody i techniki sztucznej inteligencji</w:t>
            </w:r>
            <w:r w:rsidRPr="00D24744">
              <w:rPr>
                <w:rFonts w:ascii="Times New Roman" w:hAnsi="Times New Roman"/>
                <w:sz w:val="24"/>
                <w:szCs w:val="24"/>
              </w:rPr>
              <w:t>. PWN. Wyd. II zmienione. Warszawa 2012</w:t>
            </w:r>
          </w:p>
        </w:tc>
      </w:tr>
      <w:tr w:rsidR="00505FE4" w:rsidRPr="00D24744" w14:paraId="20A8472C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F6A9" w14:textId="77777777" w:rsidR="00505FE4" w:rsidRPr="00D2474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18546" w14:textId="77777777" w:rsidR="00437D12" w:rsidRPr="00D24744" w:rsidRDefault="00437D12" w:rsidP="00437D12">
            <w:pPr>
              <w:ind w:left="72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1.</w:t>
            </w:r>
            <w:r w:rsidRPr="00D24744">
              <w:rPr>
                <w:sz w:val="24"/>
                <w:szCs w:val="24"/>
              </w:rPr>
              <w:tab/>
              <w:t>Mariusz Flasiński, Wstęp do sztucznej inteligencji, PWN 2011.</w:t>
            </w:r>
          </w:p>
          <w:p w14:paraId="6A3F7CEC" w14:textId="4852AA84" w:rsidR="00505FE4" w:rsidRPr="00D24744" w:rsidRDefault="00437D12" w:rsidP="00437D12">
            <w:pPr>
              <w:ind w:left="72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2.</w:t>
            </w:r>
            <w:r w:rsidRPr="00D24744">
              <w:rPr>
                <w:sz w:val="24"/>
                <w:szCs w:val="24"/>
              </w:rPr>
              <w:tab/>
              <w:t>A. Kisielewicz, Sztuczna inteligencja. Podsumowanie przedsięwzięcia naukowego, WNT 2011.</w:t>
            </w:r>
          </w:p>
        </w:tc>
      </w:tr>
      <w:tr w:rsidR="00505FE4" w:rsidRPr="00D24744" w14:paraId="22B96F48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29DD" w14:textId="77777777" w:rsidR="00505FE4" w:rsidRPr="00D24744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D24744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C0737D" w14:textId="77777777" w:rsidR="00AE0235" w:rsidRPr="00D24744" w:rsidRDefault="00AE0235" w:rsidP="00AE0235">
            <w:pPr>
              <w:ind w:left="72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Wykład teoretyczny z prezentacją multimedialną powiązany z częścią praktyczną laboratoriów.</w:t>
            </w:r>
          </w:p>
          <w:p w14:paraId="2AB5FD0C" w14:textId="721B307D" w:rsidR="00505FE4" w:rsidRPr="00D24744" w:rsidRDefault="00AE0235" w:rsidP="00AE0235">
            <w:pPr>
              <w:ind w:left="72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Laboratorium to praktyczne rozwiązywanie rzeczywistych problemów inżynierskich przy pomocy algorytmów sztucznej inteligencji zakończone projektem – dyskusja, ćwiczenia praktyczne w programach narzędziowych</w:t>
            </w:r>
          </w:p>
        </w:tc>
      </w:tr>
      <w:tr w:rsidR="00505FE4" w:rsidRPr="00D24744" w14:paraId="69B86937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EEEE04B" w14:textId="77777777" w:rsidR="00505FE4" w:rsidRPr="00D24744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F6D7E" w14:textId="133176BC" w:rsidR="00505FE4" w:rsidRPr="00D24744" w:rsidRDefault="00AE0235" w:rsidP="00A0655B">
            <w:pPr>
              <w:ind w:left="72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brak</w:t>
            </w:r>
          </w:p>
        </w:tc>
      </w:tr>
    </w:tbl>
    <w:p w14:paraId="62A9594A" w14:textId="77777777" w:rsidR="00505FE4" w:rsidRPr="00D24744" w:rsidRDefault="00505FE4" w:rsidP="00505FE4">
      <w:pPr>
        <w:rPr>
          <w:sz w:val="22"/>
          <w:szCs w:val="22"/>
        </w:rPr>
      </w:pPr>
      <w:r w:rsidRPr="00D24744">
        <w:rPr>
          <w:sz w:val="22"/>
          <w:szCs w:val="22"/>
        </w:rPr>
        <w:t>* Literatura może być zmieniona po akceptacji Dyrektora Instytutu</w:t>
      </w:r>
    </w:p>
    <w:p w14:paraId="15D364D2" w14:textId="77777777" w:rsidR="00505FE4" w:rsidRPr="00D24744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D24744" w14:paraId="1D3ACBDE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9CF8635" w14:textId="77777777" w:rsidR="00505FE4" w:rsidRPr="00D24744" w:rsidRDefault="00505FE4" w:rsidP="00F77DC4">
            <w:pPr>
              <w:jc w:val="center"/>
              <w:rPr>
                <w:sz w:val="22"/>
                <w:szCs w:val="22"/>
              </w:rPr>
            </w:pPr>
            <w:r w:rsidRPr="00D2474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5C88C0" w14:textId="77777777" w:rsidR="00505FE4" w:rsidRPr="00D24744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4DF7245C" w14:textId="77777777" w:rsidR="00505FE4" w:rsidRPr="00D24744" w:rsidRDefault="00505FE4" w:rsidP="00F77DC4">
            <w:pPr>
              <w:jc w:val="center"/>
              <w:rPr>
                <w:sz w:val="18"/>
                <w:szCs w:val="18"/>
              </w:rPr>
            </w:pPr>
            <w:r w:rsidRPr="00D24744">
              <w:rPr>
                <w:sz w:val="18"/>
                <w:szCs w:val="18"/>
              </w:rPr>
              <w:lastRenderedPageBreak/>
              <w:t>Nr efektu uczenia się/grupy efektów</w:t>
            </w:r>
            <w:r w:rsidRPr="00D24744">
              <w:rPr>
                <w:sz w:val="18"/>
                <w:szCs w:val="18"/>
              </w:rPr>
              <w:br/>
            </w:r>
          </w:p>
        </w:tc>
      </w:tr>
      <w:tr w:rsidR="00665717" w:rsidRPr="00D24744" w14:paraId="02B24FAC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ABD372" w14:textId="6EF67A68" w:rsidR="00665717" w:rsidRPr="00D24744" w:rsidRDefault="00665717" w:rsidP="00665717">
            <w:pPr>
              <w:rPr>
                <w:sz w:val="22"/>
                <w:szCs w:val="22"/>
              </w:rPr>
            </w:pPr>
            <w:r w:rsidRPr="00D24744">
              <w:rPr>
                <w:sz w:val="24"/>
                <w:szCs w:val="24"/>
              </w:rPr>
              <w:lastRenderedPageBreak/>
              <w:t>Testy składające się z części praktycznej i teoretycznej.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DBA76A" w14:textId="54A7A9C7" w:rsidR="00665717" w:rsidRPr="00D24744" w:rsidRDefault="00665717" w:rsidP="00665717">
            <w:pPr>
              <w:rPr>
                <w:sz w:val="22"/>
                <w:szCs w:val="22"/>
              </w:rPr>
            </w:pPr>
            <w:r w:rsidRPr="00D24744">
              <w:rPr>
                <w:sz w:val="24"/>
                <w:szCs w:val="24"/>
              </w:rPr>
              <w:t>01, 02, 03, 04, 05, 06, 07, 08</w:t>
            </w:r>
          </w:p>
        </w:tc>
      </w:tr>
      <w:tr w:rsidR="00665717" w:rsidRPr="00D24744" w14:paraId="0C8EDF45" w14:textId="77777777" w:rsidTr="001A6321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3BE0" w14:textId="24E1C379" w:rsidR="00665717" w:rsidRPr="00D24744" w:rsidRDefault="00665717" w:rsidP="00665717">
            <w:pPr>
              <w:rPr>
                <w:sz w:val="22"/>
                <w:szCs w:val="22"/>
              </w:rPr>
            </w:pPr>
            <w:r w:rsidRPr="00D24744">
              <w:rPr>
                <w:sz w:val="24"/>
                <w:szCs w:val="24"/>
              </w:rPr>
              <w:t>Zadania praktyczne w ramach laboratorium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B0B14E" w14:textId="66F121F7" w:rsidR="00665717" w:rsidRPr="00D24744" w:rsidRDefault="00665717" w:rsidP="00665717">
            <w:pPr>
              <w:rPr>
                <w:sz w:val="22"/>
                <w:szCs w:val="22"/>
              </w:rPr>
            </w:pPr>
            <w:r w:rsidRPr="00D24744">
              <w:rPr>
                <w:sz w:val="24"/>
                <w:szCs w:val="24"/>
              </w:rPr>
              <w:t>04, 05</w:t>
            </w:r>
          </w:p>
        </w:tc>
      </w:tr>
      <w:tr w:rsidR="00665717" w:rsidRPr="00D24744" w14:paraId="075B6D62" w14:textId="77777777" w:rsidTr="001A6321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1D0D" w14:textId="5A34D911" w:rsidR="00665717" w:rsidRPr="00D24744" w:rsidRDefault="00665717" w:rsidP="00665717">
            <w:pPr>
              <w:rPr>
                <w:sz w:val="22"/>
                <w:szCs w:val="22"/>
              </w:rPr>
            </w:pPr>
            <w:r w:rsidRPr="00D24744">
              <w:rPr>
                <w:sz w:val="24"/>
                <w:szCs w:val="24"/>
              </w:rPr>
              <w:t>Projekt z adaptacją algorytmu do postawionego problemu lub funkcjonującą i poprawnie nauczoną siecią neuronową.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1F6466" w14:textId="6A28B998" w:rsidR="00665717" w:rsidRPr="00D24744" w:rsidRDefault="00665717" w:rsidP="00665717">
            <w:pPr>
              <w:rPr>
                <w:sz w:val="22"/>
                <w:szCs w:val="22"/>
              </w:rPr>
            </w:pPr>
            <w:r w:rsidRPr="00D24744">
              <w:rPr>
                <w:sz w:val="24"/>
                <w:szCs w:val="24"/>
              </w:rPr>
              <w:t>01, 02, 03, 04, 05, 06, 07, 08</w:t>
            </w:r>
          </w:p>
        </w:tc>
      </w:tr>
      <w:tr w:rsidR="00665717" w:rsidRPr="00D24744" w14:paraId="07BCAC53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97FF149" w14:textId="77777777" w:rsidR="00665717" w:rsidRPr="00D24744" w:rsidRDefault="00665717" w:rsidP="00665717">
            <w:pPr>
              <w:rPr>
                <w:sz w:val="22"/>
                <w:szCs w:val="22"/>
              </w:rPr>
            </w:pPr>
            <w:r w:rsidRPr="00D2474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C586F90" w14:textId="74696970" w:rsidR="00665717" w:rsidRPr="00D24744" w:rsidRDefault="00F049E9" w:rsidP="00665717">
            <w:pPr>
              <w:rPr>
                <w:sz w:val="22"/>
                <w:szCs w:val="22"/>
              </w:rPr>
            </w:pPr>
            <w:r w:rsidRPr="00D24744">
              <w:rPr>
                <w:sz w:val="24"/>
                <w:szCs w:val="24"/>
              </w:rPr>
              <w:t>Egzamin pisemny z wykładów w sesji, ocena z projektu laboratoryjnego,. Ocena końcowa to średnia ważona oceny z egzaminu teoretycznego z wykładów i oceny z projektu laboratoryjnego.</w:t>
            </w:r>
          </w:p>
        </w:tc>
      </w:tr>
    </w:tbl>
    <w:p w14:paraId="6C2BAACA" w14:textId="77777777" w:rsidR="00505FE4" w:rsidRPr="00D24744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D24744" w14:paraId="23AF2C03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24401E4" w14:textId="77777777" w:rsidR="00505FE4" w:rsidRPr="00D24744" w:rsidRDefault="00505FE4" w:rsidP="00F77DC4">
            <w:pPr>
              <w:jc w:val="center"/>
              <w:rPr>
                <w:b/>
              </w:rPr>
            </w:pPr>
          </w:p>
          <w:p w14:paraId="66096111" w14:textId="77777777" w:rsidR="00505FE4" w:rsidRPr="00D24744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D24744">
              <w:rPr>
                <w:b/>
                <w:sz w:val="24"/>
                <w:szCs w:val="24"/>
              </w:rPr>
              <w:t>NAKŁAD PRACY STUDENTA</w:t>
            </w:r>
          </w:p>
          <w:p w14:paraId="10DDAFD5" w14:textId="77777777" w:rsidR="00505FE4" w:rsidRPr="00D24744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D24744" w14:paraId="6B4980B5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383A52" w14:textId="77777777" w:rsidR="00505FE4" w:rsidRPr="00D24744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12221D5B" w14:textId="77777777" w:rsidR="00505FE4" w:rsidRPr="00D24744" w:rsidRDefault="00505FE4" w:rsidP="00F77DC4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1CCDD10" w14:textId="77777777" w:rsidR="00505FE4" w:rsidRPr="00D24744" w:rsidRDefault="00505FE4" w:rsidP="00F77DC4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D24744" w14:paraId="6D3DB15C" w14:textId="77777777" w:rsidTr="006F7026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B8E0B" w14:textId="77777777" w:rsidR="00505FE4" w:rsidRPr="00D24744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4A95" w14:textId="77777777" w:rsidR="00505FE4" w:rsidRPr="00D24744" w:rsidRDefault="00505FE4" w:rsidP="00F77DC4">
            <w:pPr>
              <w:jc w:val="center"/>
            </w:pPr>
            <w:r w:rsidRPr="00D24744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2971" w14:textId="77777777" w:rsidR="00505FE4" w:rsidRPr="00D24744" w:rsidRDefault="00505FE4" w:rsidP="00F77DC4">
            <w:pPr>
              <w:jc w:val="center"/>
            </w:pPr>
            <w:r w:rsidRPr="00D24744">
              <w:t xml:space="preserve">W tym zajęcia powiązane </w:t>
            </w:r>
            <w:r w:rsidRPr="00D24744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F21C2DF" w14:textId="77777777" w:rsidR="00505FE4" w:rsidRPr="00D24744" w:rsidRDefault="00505FE4" w:rsidP="00F77DC4">
            <w:pPr>
              <w:jc w:val="center"/>
              <w:rPr>
                <w:color w:val="FF0000"/>
              </w:rPr>
            </w:pPr>
            <w:r w:rsidRPr="00D24744">
              <w:t>W tym udział w zajęciach przeprowadzanych z wykorzystaniem metod i</w:t>
            </w:r>
            <w:r w:rsidR="00A4490B" w:rsidRPr="00D24744">
              <w:t> </w:t>
            </w:r>
            <w:r w:rsidRPr="00D24744">
              <w:t>technik kształcenia na odległość</w:t>
            </w:r>
          </w:p>
        </w:tc>
      </w:tr>
      <w:tr w:rsidR="006F7026" w:rsidRPr="00D24744" w14:paraId="76D1BBF5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1A25" w14:textId="77777777" w:rsidR="006F7026" w:rsidRPr="00D24744" w:rsidRDefault="006F7026" w:rsidP="006F7026">
            <w:pPr>
              <w:spacing w:before="60" w:after="60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E3DE" w14:textId="26ABA8DC" w:rsidR="006F7026" w:rsidRPr="00D24744" w:rsidRDefault="006F7026" w:rsidP="006F7026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A12D" w14:textId="77777777" w:rsidR="006F7026" w:rsidRPr="00D24744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3F19E9" w14:textId="77777777" w:rsidR="006F7026" w:rsidRPr="00D24744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</w:tr>
      <w:tr w:rsidR="006F7026" w:rsidRPr="00D24744" w14:paraId="5A3E63AA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AEAC" w14:textId="77777777" w:rsidR="006F7026" w:rsidRPr="00D24744" w:rsidRDefault="006F7026" w:rsidP="006F7026">
            <w:pPr>
              <w:spacing w:before="60" w:after="60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E251" w14:textId="2279C24F" w:rsidR="006F7026" w:rsidRPr="00D24744" w:rsidRDefault="006F7026" w:rsidP="006F7026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EB23" w14:textId="77777777" w:rsidR="006F7026" w:rsidRPr="00D24744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1C498C" w14:textId="77777777" w:rsidR="006F7026" w:rsidRPr="00D24744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D24744" w14:paraId="3AC21626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4880" w14:textId="77777777" w:rsidR="00975764" w:rsidRPr="00D24744" w:rsidRDefault="00975764" w:rsidP="0097576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D24744">
              <w:rPr>
                <w:sz w:val="24"/>
                <w:szCs w:val="24"/>
              </w:rPr>
              <w:t>Udział w ćwiczeniach audytoryjnych</w:t>
            </w:r>
            <w:r w:rsidRPr="00D24744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24DF" w14:textId="342027FE" w:rsidR="00975764" w:rsidRPr="00D24744" w:rsidRDefault="00975764" w:rsidP="00975764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7F10" w14:textId="0A3E0604" w:rsidR="00975764" w:rsidRPr="00D24744" w:rsidRDefault="00975764" w:rsidP="00975764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C272FD" w14:textId="77777777" w:rsidR="00975764" w:rsidRPr="00D24744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D24744" w14:paraId="1F64FC3A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7929" w14:textId="77777777" w:rsidR="00975764" w:rsidRPr="00D24744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ED12" w14:textId="50AB0633" w:rsidR="00975764" w:rsidRPr="00D24744" w:rsidRDefault="00975764" w:rsidP="00975764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707A" w14:textId="08796AC0" w:rsidR="00975764" w:rsidRPr="00D24744" w:rsidRDefault="00975764" w:rsidP="00975764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15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5AE737" w14:textId="77777777" w:rsidR="00975764" w:rsidRPr="00D24744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D24744" w14:paraId="77AEB0D1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0F59" w14:textId="77777777" w:rsidR="00975764" w:rsidRPr="00D24744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Przygotowanie projektu / eseju / itp.</w:t>
            </w:r>
            <w:r w:rsidRPr="00D2474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760" w14:textId="4C19C4F1" w:rsidR="00975764" w:rsidRPr="00D24744" w:rsidRDefault="00975764" w:rsidP="00975764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C7DC" w14:textId="3500EA11" w:rsidR="00975764" w:rsidRPr="00D24744" w:rsidRDefault="00975764" w:rsidP="00975764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E42010" w14:textId="77777777" w:rsidR="00975764" w:rsidRPr="00D24744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D24744" w14:paraId="42A49E4A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4C2C" w14:textId="77777777" w:rsidR="00975764" w:rsidRPr="00D24744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EC68" w14:textId="13A53968" w:rsidR="00975764" w:rsidRPr="00D24744" w:rsidRDefault="00975764" w:rsidP="00975764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2300" w14:textId="77777777" w:rsidR="00975764" w:rsidRPr="00D24744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DB34E" w14:textId="77777777" w:rsidR="00975764" w:rsidRPr="00D24744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D24744" w14:paraId="01D1244C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4663" w14:textId="77777777" w:rsidR="00975764" w:rsidRPr="00D24744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2513" w14:textId="4497F4D1" w:rsidR="00975764" w:rsidRPr="00D24744" w:rsidRDefault="00975764" w:rsidP="00975764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0CF7" w14:textId="77777777" w:rsidR="00975764" w:rsidRPr="00D24744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B2903" w14:textId="77777777" w:rsidR="00975764" w:rsidRPr="00D24744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D24744" w14:paraId="503361CD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20AB" w14:textId="77777777" w:rsidR="00975764" w:rsidRPr="00D24744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2EA5" w14:textId="1497CBF2" w:rsidR="00975764" w:rsidRPr="00D24744" w:rsidRDefault="00975764" w:rsidP="00975764">
            <w:pPr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3759" w14:textId="77777777" w:rsidR="00975764" w:rsidRPr="00D24744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0E2F25" w14:textId="77777777" w:rsidR="00975764" w:rsidRPr="00D24744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D24744" w14:paraId="1A70C7BB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DAA0" w14:textId="77777777" w:rsidR="00975764" w:rsidRPr="00D24744" w:rsidRDefault="00975764" w:rsidP="00975764">
            <w:pPr>
              <w:spacing w:before="60" w:after="60"/>
              <w:rPr>
                <w:sz w:val="24"/>
                <w:szCs w:val="24"/>
              </w:rPr>
            </w:pPr>
            <w:r w:rsidRPr="00D2474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0E35" w14:textId="1E77CA79" w:rsidR="00975764" w:rsidRPr="00D24744" w:rsidRDefault="00975764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129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D82D" w14:textId="7F206F5B" w:rsidR="00975764" w:rsidRPr="00D24744" w:rsidRDefault="00975764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75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216C7" w14:textId="77777777" w:rsidR="00975764" w:rsidRPr="00D24744" w:rsidRDefault="00975764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75764" w:rsidRPr="00D24744" w14:paraId="249DB24A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AB1916" w14:textId="77777777" w:rsidR="00975764" w:rsidRPr="00D24744" w:rsidRDefault="00975764" w:rsidP="00975764">
            <w:pPr>
              <w:spacing w:before="60" w:after="60"/>
              <w:rPr>
                <w:b/>
                <w:sz w:val="24"/>
                <w:szCs w:val="24"/>
              </w:rPr>
            </w:pPr>
            <w:r w:rsidRPr="00D2474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5EE5E20" w14:textId="7F30B45F" w:rsidR="00975764" w:rsidRPr="00D24744" w:rsidRDefault="00975764" w:rsidP="009757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24744">
              <w:rPr>
                <w:b/>
                <w:sz w:val="24"/>
                <w:szCs w:val="24"/>
              </w:rPr>
              <w:t>5</w:t>
            </w:r>
            <w:r w:rsidR="00D24744" w:rsidRPr="00D24744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975764" w:rsidRPr="00D24744" w14:paraId="4722E8CB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D915B" w14:textId="77777777" w:rsidR="00975764" w:rsidRPr="00D24744" w:rsidRDefault="00975764" w:rsidP="0097576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4744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94E2D0B" w14:textId="2EBD7C4C" w:rsidR="00975764" w:rsidRPr="00D24744" w:rsidRDefault="00975764" w:rsidP="009757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24744">
              <w:rPr>
                <w:b/>
                <w:sz w:val="24"/>
                <w:szCs w:val="24"/>
              </w:rPr>
              <w:t>2,</w:t>
            </w:r>
            <w:r w:rsidR="00EC6A55" w:rsidRPr="00D24744">
              <w:rPr>
                <w:b/>
                <w:sz w:val="24"/>
                <w:szCs w:val="24"/>
              </w:rPr>
              <w:t>9</w:t>
            </w:r>
            <w:r w:rsidR="00D24744" w:rsidRPr="00D24744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975764" w:rsidRPr="00D24744" w14:paraId="722362F7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99FDF" w14:textId="77777777" w:rsidR="00975764" w:rsidRPr="00D24744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D24744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086E59C" w14:textId="77777777" w:rsidR="00975764" w:rsidRPr="00D24744" w:rsidRDefault="00975764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75764" w:rsidRPr="00D24744" w14:paraId="05D9F60C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298A101" w14:textId="77777777" w:rsidR="00975764" w:rsidRPr="00D24744" w:rsidRDefault="00975764" w:rsidP="009757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4744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4658632" w14:textId="39C9B9F6" w:rsidR="00975764" w:rsidRPr="00D24744" w:rsidRDefault="00975764" w:rsidP="0097576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D24744">
              <w:rPr>
                <w:b/>
                <w:bCs/>
                <w:sz w:val="24"/>
                <w:szCs w:val="24"/>
              </w:rPr>
              <w:t>2,5</w:t>
            </w:r>
            <w:r w:rsidR="00D24744" w:rsidRPr="00D24744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14:paraId="15C0E196" w14:textId="77777777" w:rsidR="00DB50E0" w:rsidRPr="00D24744" w:rsidRDefault="00DB50E0" w:rsidP="00505FE4"/>
    <w:sectPr w:rsidR="00DB50E0" w:rsidRPr="00D24744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24F9D0" w14:textId="77777777" w:rsidR="00694ADD" w:rsidRDefault="00694ADD" w:rsidP="00505FE4">
      <w:r>
        <w:separator/>
      </w:r>
    </w:p>
  </w:endnote>
  <w:endnote w:type="continuationSeparator" w:id="0">
    <w:p w14:paraId="14A07400" w14:textId="77777777" w:rsidR="00694ADD" w:rsidRDefault="00694ADD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54297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408894E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15690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732BAD7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74666F" w14:textId="77777777" w:rsidR="00694ADD" w:rsidRDefault="00694ADD" w:rsidP="00505FE4">
      <w:r>
        <w:separator/>
      </w:r>
    </w:p>
  </w:footnote>
  <w:footnote w:type="continuationSeparator" w:id="0">
    <w:p w14:paraId="7D3494DB" w14:textId="77777777" w:rsidR="00694ADD" w:rsidRDefault="00694ADD" w:rsidP="00505FE4">
      <w:r>
        <w:continuationSeparator/>
      </w:r>
    </w:p>
  </w:footnote>
  <w:footnote w:id="1">
    <w:p w14:paraId="1F3B781B" w14:textId="77777777" w:rsidR="00975764" w:rsidRDefault="0097576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4622D3"/>
    <w:multiLevelType w:val="hybridMultilevel"/>
    <w:tmpl w:val="42368C90"/>
    <w:lvl w:ilvl="0" w:tplc="E6422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434497"/>
    <w:multiLevelType w:val="hybridMultilevel"/>
    <w:tmpl w:val="36CC88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3600414">
    <w:abstractNumId w:val="0"/>
  </w:num>
  <w:num w:numId="2" w16cid:durableId="1454789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DD"/>
    <w:rsid w:val="000E7F13"/>
    <w:rsid w:val="001568E8"/>
    <w:rsid w:val="00162C71"/>
    <w:rsid w:val="00201D86"/>
    <w:rsid w:val="002270C7"/>
    <w:rsid w:val="0024728A"/>
    <w:rsid w:val="002A554A"/>
    <w:rsid w:val="002A7236"/>
    <w:rsid w:val="002B4AFA"/>
    <w:rsid w:val="0032267A"/>
    <w:rsid w:val="00427300"/>
    <w:rsid w:val="00437D12"/>
    <w:rsid w:val="004B3864"/>
    <w:rsid w:val="00505FE4"/>
    <w:rsid w:val="005B6987"/>
    <w:rsid w:val="006025FB"/>
    <w:rsid w:val="0061022B"/>
    <w:rsid w:val="006369D6"/>
    <w:rsid w:val="0065528C"/>
    <w:rsid w:val="00665717"/>
    <w:rsid w:val="00694ADD"/>
    <w:rsid w:val="006F7026"/>
    <w:rsid w:val="00737C9B"/>
    <w:rsid w:val="007D2B4A"/>
    <w:rsid w:val="008A2D5A"/>
    <w:rsid w:val="008B0253"/>
    <w:rsid w:val="008C7639"/>
    <w:rsid w:val="00935672"/>
    <w:rsid w:val="00944C41"/>
    <w:rsid w:val="00975764"/>
    <w:rsid w:val="009D010C"/>
    <w:rsid w:val="009D3DB6"/>
    <w:rsid w:val="009F02C9"/>
    <w:rsid w:val="00A0655B"/>
    <w:rsid w:val="00A4490B"/>
    <w:rsid w:val="00AE0235"/>
    <w:rsid w:val="00B037EF"/>
    <w:rsid w:val="00B3364F"/>
    <w:rsid w:val="00B53A36"/>
    <w:rsid w:val="00B774B0"/>
    <w:rsid w:val="00C031A1"/>
    <w:rsid w:val="00C63105"/>
    <w:rsid w:val="00CA45DE"/>
    <w:rsid w:val="00CD4861"/>
    <w:rsid w:val="00D24744"/>
    <w:rsid w:val="00DA73AF"/>
    <w:rsid w:val="00DB50E0"/>
    <w:rsid w:val="00E92E1F"/>
    <w:rsid w:val="00EC6A55"/>
    <w:rsid w:val="00ED7884"/>
    <w:rsid w:val="00F049E9"/>
    <w:rsid w:val="00FE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CBA654"/>
  <w15:chartTrackingRefBased/>
  <w15:docId w15:val="{17F536EA-EAAC-4023-AD38-FF31D5074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8B0253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ek\OneDrive%20-%20Akademia%20Nauk%20Stosowanych%20w%20Elbl&#261;gu\__sylabusy\Sztuczna%20inteligencja_2024_SS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D8016F-21BB-44B8-9958-E19FD0F782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Sztuczna inteligencja_2024_SS</Template>
  <TotalTime>23</TotalTime>
  <Pages>3</Pages>
  <Words>840</Words>
  <Characters>5041</Characters>
  <Application>Microsoft Office Word</Application>
  <DocSecurity>0</DocSecurity>
  <Lines>42</Lines>
  <Paragraphs>11</Paragraphs>
  <ScaleCrop>false</ScaleCrop>
  <Company>Panstwowa Wyzsza Szkola Zawodowa w Elblagu</Company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Paluszak</dc:creator>
  <cp:keywords/>
  <dc:description/>
  <cp:lastModifiedBy>Teresa Jurewicz-Obrzut</cp:lastModifiedBy>
  <cp:revision>36</cp:revision>
  <cp:lastPrinted>2023-12-05T12:20:00Z</cp:lastPrinted>
  <dcterms:created xsi:type="dcterms:W3CDTF">2024-05-28T12:06:00Z</dcterms:created>
  <dcterms:modified xsi:type="dcterms:W3CDTF">2024-08-21T15:09:00Z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